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2209A" w14:textId="77777777" w:rsidR="009F79C5" w:rsidRPr="00690BA6" w:rsidRDefault="009F79C5" w:rsidP="009F79C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PHELYPP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32990C8" w14:textId="77777777" w:rsidR="009F79C5" w:rsidRDefault="009F79C5" w:rsidP="009F79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CA42485" w14:textId="77777777" w:rsidR="009F79C5" w:rsidRDefault="009F79C5" w:rsidP="009F79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19D051" w14:textId="77777777" w:rsidR="009F79C5" w:rsidRDefault="009F79C5" w:rsidP="009F79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5990A2" w14:textId="77777777" w:rsidR="009F79C5" w:rsidRDefault="009F79C5" w:rsidP="009F79C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Taplegh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2C0E958F" w14:textId="77777777" w:rsidR="009F79C5" w:rsidRDefault="009F79C5" w:rsidP="009F79C5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68C4858" w14:textId="77777777" w:rsidR="009F79C5" w:rsidRDefault="009F79C5" w:rsidP="009F79C5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EC0370E" w14:textId="77777777" w:rsidR="009F79C5" w:rsidRDefault="009F79C5" w:rsidP="009F79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0CDAD1" w14:textId="77777777" w:rsidR="009F79C5" w:rsidRDefault="009F79C5" w:rsidP="009F79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336FC0" w14:textId="77777777" w:rsidR="009F79C5" w:rsidRDefault="009F79C5" w:rsidP="009F79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p w14:paraId="302E679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D8566" w14:textId="77777777" w:rsidR="009F79C5" w:rsidRDefault="009F79C5" w:rsidP="009139A6">
      <w:r>
        <w:separator/>
      </w:r>
    </w:p>
  </w:endnote>
  <w:endnote w:type="continuationSeparator" w:id="0">
    <w:p w14:paraId="4AA9F84B" w14:textId="77777777" w:rsidR="009F79C5" w:rsidRDefault="009F79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D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4F4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DB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909BB" w14:textId="77777777" w:rsidR="009F79C5" w:rsidRDefault="009F79C5" w:rsidP="009139A6">
      <w:r>
        <w:separator/>
      </w:r>
    </w:p>
  </w:footnote>
  <w:footnote w:type="continuationSeparator" w:id="0">
    <w:p w14:paraId="23C0451E" w14:textId="77777777" w:rsidR="009F79C5" w:rsidRDefault="009F79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D2A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77A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621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9C5"/>
    <w:rsid w:val="000666E0"/>
    <w:rsid w:val="002510B7"/>
    <w:rsid w:val="005C130B"/>
    <w:rsid w:val="00826F5C"/>
    <w:rsid w:val="009139A6"/>
    <w:rsid w:val="009448BB"/>
    <w:rsid w:val="009F79C5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4AAA3"/>
  <w15:chartTrackingRefBased/>
  <w15:docId w15:val="{B69F91CD-8572-4793-AE7C-3CDB76137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2021-09-10T20:39:00Z</dcterms:created>
  <dcterms:modified xsi:type="dcterms:W3CDTF">2021-09-10T20:39:00Z</dcterms:modified>
</cp:coreProperties>
</file>